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75AA1C" w14:textId="77777777" w:rsidR="007C6EEE" w:rsidRDefault="007C6EEE" w:rsidP="007C6EE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KENNE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d.1404-5)</w:t>
      </w:r>
    </w:p>
    <w:p w14:paraId="500BC82A" w14:textId="77777777" w:rsidR="007C6EEE" w:rsidRDefault="007C6EEE" w:rsidP="007C6EEE">
      <w:pPr>
        <w:rPr>
          <w:rFonts w:ascii="Times New Roman" w:hAnsi="Times New Roman" w:cs="Times New Roman"/>
          <w:sz w:val="24"/>
          <w:szCs w:val="24"/>
        </w:rPr>
      </w:pPr>
    </w:p>
    <w:p w14:paraId="6F0AE4D9" w14:textId="77777777" w:rsidR="007C6EEE" w:rsidRDefault="007C6EEE" w:rsidP="007C6EEE">
      <w:pPr>
        <w:rPr>
          <w:rFonts w:ascii="Times New Roman" w:hAnsi="Times New Roman" w:cs="Times New Roman"/>
          <w:sz w:val="24"/>
          <w:szCs w:val="24"/>
        </w:rPr>
      </w:pPr>
    </w:p>
    <w:p w14:paraId="0FFA40C3" w14:textId="77777777" w:rsidR="007C6EEE" w:rsidRDefault="007C6EEE" w:rsidP="007C6EE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 Jan.1405</w:t>
      </w:r>
      <w:r>
        <w:rPr>
          <w:rFonts w:ascii="Times New Roman" w:hAnsi="Times New Roman" w:cs="Times New Roman"/>
          <w:sz w:val="24"/>
          <w:szCs w:val="24"/>
        </w:rPr>
        <w:tab/>
        <w:t>He had died by this date.   (C.F.R. 1399-1405 p.266)</w:t>
      </w:r>
    </w:p>
    <w:p w14:paraId="0E9329EC" w14:textId="77777777" w:rsidR="007C6EEE" w:rsidRDefault="007C6EEE" w:rsidP="007C6EEE">
      <w:pPr>
        <w:rPr>
          <w:rFonts w:ascii="Times New Roman" w:hAnsi="Times New Roman" w:cs="Times New Roman"/>
          <w:sz w:val="24"/>
          <w:szCs w:val="24"/>
        </w:rPr>
      </w:pPr>
    </w:p>
    <w:p w14:paraId="3EBBF53D" w14:textId="77777777" w:rsidR="007C6EEE" w:rsidRDefault="007C6EEE" w:rsidP="007C6EEE">
      <w:pPr>
        <w:rPr>
          <w:rFonts w:ascii="Times New Roman" w:hAnsi="Times New Roman" w:cs="Times New Roman"/>
          <w:sz w:val="24"/>
          <w:szCs w:val="24"/>
        </w:rPr>
      </w:pPr>
    </w:p>
    <w:p w14:paraId="4BBBE8F8" w14:textId="77777777" w:rsidR="007C6EEE" w:rsidRDefault="007C6EEE" w:rsidP="007C6EE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 June 2021</w:t>
      </w:r>
    </w:p>
    <w:p w14:paraId="2BAAA91B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FC053F" w14:textId="77777777" w:rsidR="007C6EEE" w:rsidRDefault="007C6EEE" w:rsidP="009139A6">
      <w:r>
        <w:separator/>
      </w:r>
    </w:p>
  </w:endnote>
  <w:endnote w:type="continuationSeparator" w:id="0">
    <w:p w14:paraId="5B924E77" w14:textId="77777777" w:rsidR="007C6EEE" w:rsidRDefault="007C6EEE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CE8C1F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887246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A27B0A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263930" w14:textId="77777777" w:rsidR="007C6EEE" w:rsidRDefault="007C6EEE" w:rsidP="009139A6">
      <w:r>
        <w:separator/>
      </w:r>
    </w:p>
  </w:footnote>
  <w:footnote w:type="continuationSeparator" w:id="0">
    <w:p w14:paraId="3FC556B0" w14:textId="77777777" w:rsidR="007C6EEE" w:rsidRDefault="007C6EEE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449FEE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07787E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61FC39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6EEE"/>
    <w:rsid w:val="000666E0"/>
    <w:rsid w:val="002510B7"/>
    <w:rsid w:val="005C130B"/>
    <w:rsid w:val="007C6EEE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F02762"/>
  <w15:chartTrackingRefBased/>
  <w15:docId w15:val="{BB8C7B19-F275-40B1-BD39-6D81702B9E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C6EEE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16</Words>
  <Characters>94</Characters>
  <Application>Microsoft Office Word</Application>
  <DocSecurity>0</DocSecurity>
  <Lines>1</Lines>
  <Paragraphs>1</Paragraphs>
  <ScaleCrop>false</ScaleCrop>
  <Company/>
  <LinksUpToDate>false</LinksUpToDate>
  <CharactersWithSpaces>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2021-06-20T20:04:00Z</dcterms:created>
  <dcterms:modified xsi:type="dcterms:W3CDTF">2021-06-20T20:04:00Z</dcterms:modified>
</cp:coreProperties>
</file>